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39B" w:rsidRDefault="006C5345" w:rsidP="006C5345">
      <w:pPr>
        <w:pStyle w:val="Naslov1"/>
        <w:spacing w:before="120"/>
      </w:pPr>
      <w:r>
        <w:t>Ponudbeni predračun</w:t>
      </w:r>
      <w:r w:rsidR="005D73D5">
        <w:t xml:space="preserve"> št.: _____</w:t>
      </w:r>
    </w:p>
    <w:p w:rsidR="005D73D5" w:rsidRDefault="005D73D5" w:rsidP="005D73D5">
      <w:pPr>
        <w:rPr>
          <w:lang w:bidi="en-US"/>
        </w:rPr>
      </w:pPr>
    </w:p>
    <w:p w:rsidR="005D73D5" w:rsidRPr="005D73D5" w:rsidRDefault="005D73D5" w:rsidP="005D73D5">
      <w:pPr>
        <w:rPr>
          <w:lang w:bidi="en-US"/>
        </w:rPr>
      </w:pPr>
      <w:r>
        <w:rPr>
          <w:lang w:bidi="en-US"/>
        </w:rPr>
        <w:t>Naziv ponudnika: __________________________________________</w:t>
      </w:r>
      <w:bookmarkStart w:id="0" w:name="_GoBack"/>
      <w:bookmarkEnd w:id="0"/>
    </w:p>
    <w:p w:rsidR="006C5345" w:rsidRDefault="006C5345" w:rsidP="00422707"/>
    <w:tbl>
      <w:tblPr>
        <w:tblW w:w="14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591"/>
        <w:gridCol w:w="931"/>
        <w:gridCol w:w="1078"/>
        <w:gridCol w:w="981"/>
        <w:gridCol w:w="1038"/>
        <w:gridCol w:w="1371"/>
        <w:gridCol w:w="1021"/>
        <w:gridCol w:w="1376"/>
        <w:gridCol w:w="1100"/>
      </w:tblGrid>
      <w:tr w:rsidR="006C5345" w:rsidRPr="00824AB2" w:rsidTr="006C5345">
        <w:trPr>
          <w:cantSplit/>
          <w:trHeight w:val="930"/>
          <w:tblHeader/>
          <w:jc w:val="center"/>
        </w:trPr>
        <w:tc>
          <w:tcPr>
            <w:tcW w:w="2756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Zap. št.</w:t>
            </w:r>
          </w:p>
        </w:tc>
        <w:tc>
          <w:tcPr>
            <w:tcW w:w="259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Revizijska skupina</w:t>
            </w:r>
          </w:p>
        </w:tc>
        <w:tc>
          <w:tcPr>
            <w:tcW w:w="93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Št. oseb</w:t>
            </w:r>
          </w:p>
        </w:tc>
        <w:tc>
          <w:tcPr>
            <w:tcW w:w="1078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Max. število delovnih ur na osebo</w:t>
            </w:r>
          </w:p>
        </w:tc>
        <w:tc>
          <w:tcPr>
            <w:tcW w:w="98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Skupno število delovnih ur</w:t>
            </w:r>
          </w:p>
        </w:tc>
        <w:tc>
          <w:tcPr>
            <w:tcW w:w="1038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delovne ure (brez DDV)</w:t>
            </w:r>
          </w:p>
        </w:tc>
        <w:tc>
          <w:tcPr>
            <w:tcW w:w="137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 xml:space="preserve">Skupna vrednost vseh del </w:t>
            </w:r>
            <w:r w:rsidRPr="00824AB2">
              <w:rPr>
                <w:rFonts w:asciiTheme="majorHAnsi" w:hAnsiTheme="majorHAnsi"/>
                <w:b/>
              </w:rPr>
              <w:br/>
              <w:t>(brez DDV)</w:t>
            </w:r>
          </w:p>
        </w:tc>
        <w:tc>
          <w:tcPr>
            <w:tcW w:w="1021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Odstotek celotnega delovnega časa</w:t>
            </w:r>
          </w:p>
        </w:tc>
        <w:tc>
          <w:tcPr>
            <w:tcW w:w="1376" w:type="dxa"/>
            <w:shd w:val="clear" w:color="auto" w:fill="1A3876"/>
            <w:vAlign w:val="bottom"/>
            <w:hideMark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za posamezen sklad (brez DDV)</w:t>
            </w:r>
          </w:p>
        </w:tc>
        <w:tc>
          <w:tcPr>
            <w:tcW w:w="1100" w:type="dxa"/>
            <w:shd w:val="clear" w:color="auto" w:fill="1A3876"/>
          </w:tcPr>
          <w:p w:rsidR="006C5345" w:rsidRPr="00824AB2" w:rsidRDefault="006C5345" w:rsidP="00597EAF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Vrednost za posamezen sklad (z DDV)</w:t>
            </w: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5347" w:type="dxa"/>
            <w:gridSpan w:val="2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Kapitalska družba, d.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Pr="00824AB2">
              <w:rPr>
                <w:rFonts w:asciiTheme="majorHAnsi" w:hAnsiTheme="majorHAnsi"/>
                <w:b/>
              </w:rPr>
              <w:t>d.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1"/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  <w:r w:rsidRPr="00824AB2">
              <w:rPr>
                <w:rStyle w:val="Sprotnaopomba-sklic"/>
                <w:rFonts w:asciiTheme="majorHAnsi" w:hAnsiTheme="majorHAnsi"/>
              </w:rPr>
              <w:footnoteReference w:id="2"/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6278" w:type="dxa"/>
            <w:gridSpan w:val="3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Skupina Kapitalska družba</w:t>
            </w: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7356" w:type="dxa"/>
            <w:gridSpan w:val="4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Sklad obveznega dodatnega pokojninskega zavarovanja (SODPZ)</w:t>
            </w: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Pomočnik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  <w:r w:rsidRPr="00824AB2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</w:rPr>
              <w:t>Drugi člani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6C5345" w:rsidRPr="00824AB2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59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left"/>
              <w:rPr>
                <w:rFonts w:asciiTheme="majorHAnsi" w:hAnsiTheme="majorHAnsi"/>
              </w:rPr>
            </w:pPr>
            <w:r w:rsidRPr="00824AB2">
              <w:rPr>
                <w:rFonts w:asciiTheme="majorHAnsi" w:hAnsiTheme="majorHAnsi"/>
                <w:b/>
              </w:rPr>
              <w:t>SKUPAJ (Kapitalska družba, d.d.+ Skupina Kapitalska družba+SODPZ)</w:t>
            </w:r>
          </w:p>
        </w:tc>
        <w:tc>
          <w:tcPr>
            <w:tcW w:w="93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98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38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21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376" w:type="dxa"/>
            <w:shd w:val="clear" w:color="auto" w:fill="CCCED6"/>
            <w:noWrap/>
            <w:vAlign w:val="bottom"/>
            <w:hideMark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100" w:type="dxa"/>
            <w:shd w:val="clear" w:color="auto" w:fill="CCCED6"/>
          </w:tcPr>
          <w:p w:rsidR="006C5345" w:rsidRPr="00824AB2" w:rsidRDefault="006C5345" w:rsidP="00597EAF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</w:tbl>
    <w:p w:rsidR="006C5345" w:rsidRDefault="006C5345" w:rsidP="00422707"/>
    <w:p w:rsidR="006C5345" w:rsidRDefault="006C5345" w:rsidP="00422707"/>
    <w:p w:rsidR="006C5345" w:rsidRDefault="006C5345" w:rsidP="00422707"/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484"/>
        <w:gridCol w:w="992"/>
        <w:gridCol w:w="1134"/>
        <w:gridCol w:w="992"/>
        <w:gridCol w:w="992"/>
        <w:gridCol w:w="1418"/>
        <w:gridCol w:w="992"/>
        <w:gridCol w:w="1418"/>
        <w:gridCol w:w="997"/>
      </w:tblGrid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Modra zavarovalnica, d.d. (zavarovalnica in Kritni sklad Prvega pokojninskega sklada,  Kritni sklad Modra renta ter Kritni sklad Modra renta II)</w:t>
            </w:r>
          </w:p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D0183B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8358" w:type="dxa"/>
            <w:gridSpan w:val="5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 xml:space="preserve">Krovni pokojninski sklad javnih </w:t>
            </w:r>
            <w:r w:rsidRPr="007B24AF">
              <w:rPr>
                <w:rFonts w:ascii="Linotype Univers 420 Condensed" w:hAnsi="Linotype Univers 420 Condensed"/>
                <w:b/>
              </w:rPr>
              <w:t>uslužbence</w:t>
            </w:r>
            <w:r>
              <w:rPr>
                <w:rFonts w:ascii="Linotype Univers 420 Condensed" w:hAnsi="Linotype Univers 420 Condensed"/>
                <w:b/>
              </w:rPr>
              <w:t>v (K</w:t>
            </w:r>
            <w:r w:rsidRPr="007B24AF">
              <w:rPr>
                <w:rFonts w:ascii="Linotype Univers 420 Condensed" w:hAnsi="Linotype Univers 420 Condensed"/>
                <w:b/>
              </w:rPr>
              <w:t>PSJU)</w:t>
            </w:r>
            <w:r>
              <w:rPr>
                <w:rFonts w:ascii="Linotype Univers 420 Condensed" w:hAnsi="Linotype Univers 420 Condensed"/>
                <w:b/>
              </w:rPr>
              <w:t xml:space="preserve"> s tremi podskladi krovnega pokojninskega sklada 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8358" w:type="dxa"/>
            <w:gridSpan w:val="5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Prvi pokojninski sklad Republike Slovenije (PPS)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lastRenderedPageBreak/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5240" w:type="dxa"/>
            <w:gridSpan w:val="2"/>
            <w:shd w:val="clear" w:color="auto" w:fill="CCCED6"/>
            <w:noWrap/>
            <w:vAlign w:val="bottom"/>
          </w:tcPr>
          <w:p w:rsidR="006C5345" w:rsidRPr="00FF4C66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FF4C66">
              <w:rPr>
                <w:rFonts w:ascii="Linotype Univers 420 Condensed" w:hAnsi="Linotype Univers 420 Condensed"/>
                <w:b/>
              </w:rPr>
              <w:t>Modri krovni pokojninski sklad (MKPS) s tremi podskladi krovnega pokojninskega sklada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Prehod na MSRP 17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1.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Pooblaščeni revizor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2.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Pomočnik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3.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Drugi člani</w:t>
            </w: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SKUPAJ (Modra zavarovalnica, d.d. + KPSJU + PPS + MKPS) +  Prehod na MSRP 17</w:t>
            </w: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6C534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8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:rsidR="006C5345" w:rsidRDefault="006C5345" w:rsidP="006C5345">
      <w:pPr>
        <w:rPr>
          <w:lang w:bidi="en-US"/>
        </w:rPr>
      </w:pP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484"/>
        <w:gridCol w:w="992"/>
        <w:gridCol w:w="1134"/>
        <w:gridCol w:w="993"/>
        <w:gridCol w:w="992"/>
        <w:gridCol w:w="1417"/>
        <w:gridCol w:w="993"/>
        <w:gridCol w:w="1417"/>
        <w:gridCol w:w="997"/>
      </w:tblGrid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:rsidR="006C5345" w:rsidRDefault="006C5345" w:rsidP="00597EAF">
            <w:pPr>
              <w:suppressAutoHyphens/>
              <w:jc w:val="center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SKUPAJ</w:t>
            </w:r>
          </w:p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 w:rsidRPr="00D0183B">
              <w:rPr>
                <w:rFonts w:ascii="Linotype Univers 420 Condensed" w:hAnsi="Linotype Univers 420 Condensed"/>
                <w:b/>
              </w:rPr>
              <w:t>(</w:t>
            </w:r>
            <w:r w:rsidRPr="007B24AF">
              <w:rPr>
                <w:rFonts w:ascii="Linotype Univers 420 Condensed" w:hAnsi="Linotype Univers 420 Condensed"/>
                <w:b/>
              </w:rPr>
              <w:t>Kapitalska družba, d.d.</w:t>
            </w:r>
            <w:r>
              <w:rPr>
                <w:rFonts w:ascii="Linotype Univers 420 Condensed" w:hAnsi="Linotype Univers 420 Condensed"/>
                <w:b/>
              </w:rPr>
              <w:t>+</w:t>
            </w:r>
            <w:r w:rsidRPr="007B24AF">
              <w:rPr>
                <w:rFonts w:ascii="Linotype Univers 420 Condensed" w:hAnsi="Linotype Univers 420 Condensed"/>
                <w:b/>
              </w:rPr>
              <w:t xml:space="preserve"> Skupina Kapitalska družba</w:t>
            </w:r>
            <w:r>
              <w:rPr>
                <w:rFonts w:ascii="Linotype Univers 420 Condensed" w:hAnsi="Linotype Univers 420 Condensed"/>
                <w:b/>
              </w:rPr>
              <w:t>+SODPZ)</w:t>
            </w:r>
          </w:p>
          <w:p w:rsidR="006C5345" w:rsidRDefault="006C5345" w:rsidP="00597EAF">
            <w:pPr>
              <w:suppressAutoHyphens/>
              <w:jc w:val="center"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+</w:t>
            </w:r>
          </w:p>
          <w:p w:rsidR="006C5345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  <w:r>
              <w:rPr>
                <w:rFonts w:ascii="Linotype Univers 420 Condensed" w:hAnsi="Linotype Univers 420 Condensed"/>
                <w:b/>
              </w:rPr>
              <w:t>(Modra zavarovalnica, d.d. +  KPSJU + PPS + MKPS) +  Prehod na MSRP 17</w:t>
            </w:r>
          </w:p>
        </w:tc>
        <w:tc>
          <w:tcPr>
            <w:tcW w:w="248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  <w:shd w:val="clear" w:color="auto" w:fill="CCCED6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  <w:i/>
              </w:rPr>
            </w:pPr>
            <w:r w:rsidRPr="007B24AF">
              <w:rPr>
                <w:rFonts w:ascii="Linotype Univers 420 Condensed" w:hAnsi="Linotype Univers 420 Condensed"/>
                <w:b/>
                <w:i/>
              </w:rPr>
              <w:t>Skupno število ur</w:t>
            </w:r>
          </w:p>
        </w:tc>
        <w:tc>
          <w:tcPr>
            <w:tcW w:w="992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3119" w:type="dxa"/>
            <w:gridSpan w:val="3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  <w:b/>
              </w:rPr>
            </w:pPr>
            <w:r w:rsidRPr="007B24AF">
              <w:rPr>
                <w:rFonts w:ascii="Linotype Univers 420 Condensed" w:hAnsi="Linotype Univers 420 Condensed"/>
                <w:b/>
              </w:rPr>
              <w:t xml:space="preserve">PONUDBENA VREDNOST </w:t>
            </w:r>
            <w:r>
              <w:rPr>
                <w:rFonts w:ascii="Linotype Univers 420 Condensed" w:hAnsi="Linotype Univers 420 Condensed"/>
                <w:b/>
              </w:rPr>
              <w:t xml:space="preserve">V EUR </w:t>
            </w:r>
            <w:r w:rsidRPr="007B24AF">
              <w:rPr>
                <w:rFonts w:ascii="Linotype Univers 420 Condensed" w:hAnsi="Linotype Univers 420 Condensed"/>
                <w:b/>
              </w:rPr>
              <w:t>BREZ DDV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DDV %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  <w:tr w:rsidR="006C5345" w:rsidRPr="007B24AF" w:rsidTr="005D73D5">
        <w:trPr>
          <w:cantSplit/>
          <w:trHeight w:val="255"/>
          <w:jc w:val="center"/>
        </w:trPr>
        <w:tc>
          <w:tcPr>
            <w:tcW w:w="2756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  <w:b/>
              </w:rPr>
            </w:pPr>
          </w:p>
        </w:tc>
        <w:tc>
          <w:tcPr>
            <w:tcW w:w="2484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3119" w:type="dxa"/>
            <w:gridSpan w:val="3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jc w:val="right"/>
              <w:rPr>
                <w:rFonts w:ascii="Linotype Univers 420 Condensed" w:hAnsi="Linotype Univers 420 Condensed"/>
              </w:rPr>
            </w:pPr>
            <w:r w:rsidRPr="007B24AF">
              <w:rPr>
                <w:rFonts w:ascii="Linotype Univers 420 Condensed" w:hAnsi="Linotype Univers 420 Condensed"/>
              </w:rPr>
              <w:t>PONUDBENA VREDNOST</w:t>
            </w:r>
            <w:r>
              <w:rPr>
                <w:rFonts w:ascii="Linotype Univers 420 Condensed" w:hAnsi="Linotype Univers 420 Condensed"/>
              </w:rPr>
              <w:t xml:space="preserve"> v EUR</w:t>
            </w:r>
            <w:r w:rsidRPr="007B24AF">
              <w:rPr>
                <w:rFonts w:ascii="Linotype Univers 420 Condensed" w:hAnsi="Linotype Univers 420 Condensed"/>
              </w:rPr>
              <w:t xml:space="preserve"> Z DDV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  <w:tc>
          <w:tcPr>
            <w:tcW w:w="997" w:type="dxa"/>
          </w:tcPr>
          <w:p w:rsidR="006C5345" w:rsidRPr="007B24AF" w:rsidRDefault="006C5345" w:rsidP="00597EAF">
            <w:pPr>
              <w:suppressAutoHyphens/>
              <w:rPr>
                <w:rFonts w:ascii="Linotype Univers 420 Condensed" w:hAnsi="Linotype Univers 420 Condensed"/>
              </w:rPr>
            </w:pPr>
          </w:p>
        </w:tc>
      </w:tr>
    </w:tbl>
    <w:p w:rsidR="006C5345" w:rsidRDefault="006C5345" w:rsidP="006C5345">
      <w:pPr>
        <w:rPr>
          <w:lang w:bidi="en-US"/>
        </w:rPr>
      </w:pPr>
    </w:p>
    <w:p w:rsidR="006C5345" w:rsidRDefault="006C5345" w:rsidP="006C5345">
      <w:pPr>
        <w:rPr>
          <w:rFonts w:asciiTheme="minorHAnsi" w:hAnsiTheme="minorHAnsi" w:cstheme="minorHAnsi"/>
          <w:lang w:bidi="en-US"/>
        </w:rPr>
      </w:pPr>
      <w:r>
        <w:rPr>
          <w:rFonts w:asciiTheme="minorHAnsi" w:hAnsiTheme="minorHAnsi" w:cstheme="minorHAnsi"/>
          <w:lang w:bidi="en-US"/>
        </w:rPr>
        <w:t>Cene so fiksne in izražene v evrih, vsi stroški so vračunani v ceni.</w:t>
      </w: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5D3FC6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Default="006C5345" w:rsidP="006C5345">
      <w:pPr>
        <w:rPr>
          <w:rFonts w:asciiTheme="minorHAnsi" w:hAnsiTheme="minorHAnsi" w:cstheme="minorHAnsi"/>
          <w:lang w:bidi="en-US"/>
        </w:rPr>
      </w:pPr>
      <w:r w:rsidRPr="005D3FC6">
        <w:rPr>
          <w:rFonts w:asciiTheme="minorHAnsi" w:hAnsiTheme="minorHAnsi" w:cstheme="minorHAnsi"/>
          <w:lang w:bidi="en-US"/>
        </w:rPr>
        <w:t>V ____________________, dne ___________</w:t>
      </w:r>
      <w:r w:rsidRPr="005D3FC6">
        <w:rPr>
          <w:rFonts w:asciiTheme="minorHAnsi" w:hAnsiTheme="minorHAnsi" w:cstheme="minorHAnsi"/>
          <w:lang w:bidi="en-US"/>
        </w:rPr>
        <w:tab/>
        <w:t>(podpis pooblaščene osebe in žig ponudnika</w:t>
      </w:r>
      <w:r>
        <w:rPr>
          <w:rFonts w:asciiTheme="minorHAnsi" w:hAnsiTheme="minorHAnsi" w:cstheme="minorHAnsi"/>
          <w:lang w:bidi="en-US"/>
        </w:rPr>
        <w:t>)</w:t>
      </w:r>
    </w:p>
    <w:p w:rsidR="006C5345" w:rsidRDefault="006C5345" w:rsidP="006C5345">
      <w:pPr>
        <w:rPr>
          <w:rFonts w:asciiTheme="minorHAnsi" w:hAnsiTheme="minorHAnsi" w:cstheme="minorHAnsi"/>
          <w:lang w:bidi="en-US"/>
        </w:rPr>
      </w:pPr>
    </w:p>
    <w:p w:rsidR="006C5345" w:rsidRPr="001217E8" w:rsidRDefault="006C5345" w:rsidP="00422707"/>
    <w:sectPr w:rsidR="006C5345" w:rsidRPr="001217E8" w:rsidSect="006C5345">
      <w:headerReference w:type="even" r:id="rId9"/>
      <w:headerReference w:type="default" r:id="rId10"/>
      <w:pgSz w:w="16838" w:h="11906" w:orient="landscape" w:code="9"/>
      <w:pgMar w:top="1134" w:right="1418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345" w:rsidRDefault="006C5345" w:rsidP="00010D87">
      <w:r>
        <w:separator/>
      </w:r>
    </w:p>
  </w:endnote>
  <w:endnote w:type="continuationSeparator" w:id="0">
    <w:p w:rsidR="006C5345" w:rsidRDefault="006C5345" w:rsidP="0001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otype Univers 420 Condensed"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345" w:rsidRDefault="006C5345" w:rsidP="00010D87">
      <w:r>
        <w:separator/>
      </w:r>
    </w:p>
  </w:footnote>
  <w:footnote w:type="continuationSeparator" w:id="0">
    <w:p w:rsidR="006C5345" w:rsidRDefault="006C5345" w:rsidP="00010D87">
      <w:r>
        <w:continuationSeparator/>
      </w:r>
    </w:p>
  </w:footnote>
  <w:footnote w:id="1">
    <w:p w:rsidR="006C5345" w:rsidRPr="00682068" w:rsidRDefault="006C5345" w:rsidP="006C5345">
      <w:pPr>
        <w:pStyle w:val="Sprotnaopomba-besedilo"/>
        <w:rPr>
          <w:szCs w:val="16"/>
        </w:rPr>
      </w:pPr>
      <w:r>
        <w:rPr>
          <w:rStyle w:val="Sprotnaopomba-sklic"/>
        </w:rPr>
        <w:footnoteRef/>
      </w:r>
      <w:r>
        <w:t xml:space="preserve"> </w:t>
      </w:r>
    </w:p>
    <w:p w:rsidR="006C5345" w:rsidRPr="005D73D5" w:rsidRDefault="006C5345" w:rsidP="006C5345">
      <w:pPr>
        <w:pStyle w:val="Sprotnaopomba-besedilo"/>
        <w:rPr>
          <w:rFonts w:asciiTheme="minorHAnsi" w:eastAsiaTheme="minorHAnsi" w:hAnsiTheme="minorHAnsi" w:cstheme="minorBidi"/>
          <w:szCs w:val="16"/>
        </w:rPr>
      </w:pPr>
      <w:r w:rsidRPr="005D73D5">
        <w:rPr>
          <w:rFonts w:asciiTheme="minorHAnsi" w:eastAsiaTheme="minorHAnsi" w:hAnsiTheme="minorHAnsi" w:cstheme="minorBidi"/>
          <w:szCs w:val="16"/>
        </w:rPr>
        <w:t>Pooblaščeni revizor je tista oseba, ki ima dovoljenje Agencije za javni nadzor nad revidiranjem (ANR) za opravljanje nalog pooblaščenega revizorja, veljavno v času izvajanja predmeta naročila (oseba je  vpisana v register pooblaščenih revizorjev pri ANR, https://www.anr.si/registri/register-pooblascenih-revizorjev/).</w:t>
      </w:r>
    </w:p>
    <w:p w:rsidR="006C5345" w:rsidRDefault="006C5345" w:rsidP="006C5345">
      <w:pPr>
        <w:pStyle w:val="Sprotnaopomba-besedilo"/>
        <w:rPr>
          <w:szCs w:val="16"/>
        </w:rPr>
      </w:pPr>
    </w:p>
    <w:p w:rsidR="006C5345" w:rsidRDefault="006C5345" w:rsidP="006C5345">
      <w:pPr>
        <w:pStyle w:val="Sprotnaopomba-besedilo"/>
      </w:pPr>
    </w:p>
  </w:footnote>
  <w:footnote w:id="2">
    <w:p w:rsidR="006C5345" w:rsidRPr="00156E42" w:rsidRDefault="006C5345" w:rsidP="006C5345">
      <w:pPr>
        <w:spacing w:line="276" w:lineRule="auto"/>
      </w:pPr>
      <w:r w:rsidRPr="006C5345">
        <w:rPr>
          <w:rFonts w:asciiTheme="minorHAnsi" w:eastAsiaTheme="minorHAnsi" w:hAnsiTheme="minorHAnsi" w:cstheme="minorBidi"/>
          <w:sz w:val="16"/>
          <w:szCs w:val="16"/>
        </w:rPr>
        <w:footnoteRef/>
      </w:r>
      <w:r>
        <w:t xml:space="preserve"> </w:t>
      </w:r>
      <w:r w:rsidRPr="006C5345">
        <w:rPr>
          <w:rFonts w:asciiTheme="minorHAnsi" w:eastAsiaTheme="minorHAnsi" w:hAnsiTheme="minorHAnsi" w:cstheme="minorBidi"/>
          <w:sz w:val="16"/>
          <w:szCs w:val="16"/>
        </w:rPr>
        <w:t>Pomočnik pooblaščenega revizorja je tista oseba, ki ima več kot dve leti delovnih izkušenj, v skladu z 39.čl. ZRev-2.</w:t>
      </w:r>
      <w:r>
        <w:rPr>
          <w:sz w:val="16"/>
          <w:szCs w:val="16"/>
        </w:rPr>
        <w:t xml:space="preserve"> </w:t>
      </w:r>
    </w:p>
    <w:p w:rsidR="006C5345" w:rsidRDefault="006C5345" w:rsidP="006C5345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3CA" w:rsidRPr="00E07719" w:rsidRDefault="005533CA" w:rsidP="005533CA">
    <w:pPr>
      <w:pStyle w:val="Glava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33CA" w:rsidRPr="00F20504" w:rsidRDefault="008E4E4A" w:rsidP="005533CA">
                          <w:pPr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5D73D5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4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:rsidR="005533CA" w:rsidRPr="00F20504" w:rsidRDefault="008E4E4A" w:rsidP="005533CA">
                    <w:pPr>
                      <w:jc w:val="right"/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5D73D5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4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3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:rsidR="005533CA" w:rsidRPr="00DB09C6" w:rsidRDefault="005533CA" w:rsidP="00DB09C6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3CA" w:rsidRPr="006F6088" w:rsidRDefault="005533CA" w:rsidP="005533CA">
    <w:pPr>
      <w:pStyle w:val="Glava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33CA" w:rsidRPr="00F20504" w:rsidRDefault="008E4E4A" w:rsidP="005533CA">
                          <w:pPr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separate"/>
                          </w:r>
                          <w:r w:rsidR="005D73D5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:rsidR="005533CA" w:rsidRPr="00F20504" w:rsidRDefault="008E4E4A" w:rsidP="005533CA">
                    <w:pPr>
                      <w:rPr>
                        <w:rFonts w:asciiTheme="majorHAnsi" w:hAnsiTheme="majorHAnsi"/>
                        <w:b/>
                        <w:sz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separate"/>
                    </w:r>
                    <w:r w:rsidR="005D73D5">
                      <w:rPr>
                        <w:rFonts w:asciiTheme="majorHAnsi" w:hAnsiTheme="majorHAnsi"/>
                        <w:b/>
                        <w:noProof/>
                        <w:sz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B2775">
          <w:rPr>
            <w:rStyle w:val="Besedilooznabemesta"/>
          </w:rPr>
          <w:t>[Title]</w:t>
        </w:r>
      </w:sdtContent>
    </w:sdt>
  </w:p>
  <w:p w:rsidR="005533CA" w:rsidRPr="00DB09C6" w:rsidRDefault="005533CA" w:rsidP="00DB09C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Oznaenseznam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Oznaenseznam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Oznaenseznam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Oznaenseznam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Oznaenseznam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1" w15:restartNumberingAfterBreak="0">
    <w:nsid w:val="12190545"/>
    <w:multiLevelType w:val="multilevel"/>
    <w:tmpl w:val="92B6D552"/>
    <w:numStyleLink w:val="CGPKADOznaenseznam"/>
  </w:abstractNum>
  <w:abstractNum w:abstractNumId="12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sl-SI" w:vendorID="11" w:dllVersion="512" w:checkStyle="0"/>
  <w:attachedTemplate r:id="rId1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345"/>
    <w:rsid w:val="00007423"/>
    <w:rsid w:val="00010D87"/>
    <w:rsid w:val="000130E0"/>
    <w:rsid w:val="000439C0"/>
    <w:rsid w:val="00046670"/>
    <w:rsid w:val="000616C1"/>
    <w:rsid w:val="00065305"/>
    <w:rsid w:val="00077100"/>
    <w:rsid w:val="00080835"/>
    <w:rsid w:val="000819E6"/>
    <w:rsid w:val="00083F66"/>
    <w:rsid w:val="00087D5E"/>
    <w:rsid w:val="000F0737"/>
    <w:rsid w:val="000F17F4"/>
    <w:rsid w:val="000F1DC9"/>
    <w:rsid w:val="000F75C5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8356E"/>
    <w:rsid w:val="00183AC0"/>
    <w:rsid w:val="001A5717"/>
    <w:rsid w:val="001A5F55"/>
    <w:rsid w:val="001A7A95"/>
    <w:rsid w:val="001C45FC"/>
    <w:rsid w:val="001C5747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531F"/>
    <w:rsid w:val="002121DB"/>
    <w:rsid w:val="002177DE"/>
    <w:rsid w:val="00230DB9"/>
    <w:rsid w:val="00235E38"/>
    <w:rsid w:val="00242021"/>
    <w:rsid w:val="00243A1E"/>
    <w:rsid w:val="0024634B"/>
    <w:rsid w:val="00254A29"/>
    <w:rsid w:val="00256834"/>
    <w:rsid w:val="00257E49"/>
    <w:rsid w:val="00262018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E5DDF"/>
    <w:rsid w:val="003F78B8"/>
    <w:rsid w:val="00404295"/>
    <w:rsid w:val="004057FE"/>
    <w:rsid w:val="00412C5A"/>
    <w:rsid w:val="00420D35"/>
    <w:rsid w:val="00422707"/>
    <w:rsid w:val="004502D8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F0231"/>
    <w:rsid w:val="004F05F0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D73D5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75BB"/>
    <w:rsid w:val="0066083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5345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3216"/>
    <w:rsid w:val="009204C4"/>
    <w:rsid w:val="00924736"/>
    <w:rsid w:val="00932B3A"/>
    <w:rsid w:val="00932B78"/>
    <w:rsid w:val="00934CB9"/>
    <w:rsid w:val="00940CF5"/>
    <w:rsid w:val="00943982"/>
    <w:rsid w:val="00944B88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6451"/>
    <w:rsid w:val="00B77DCE"/>
    <w:rsid w:val="00B86A72"/>
    <w:rsid w:val="00BB4C6E"/>
    <w:rsid w:val="00BE6136"/>
    <w:rsid w:val="00BE657A"/>
    <w:rsid w:val="00BF2D16"/>
    <w:rsid w:val="00C0239B"/>
    <w:rsid w:val="00C02B6F"/>
    <w:rsid w:val="00C0496F"/>
    <w:rsid w:val="00C24CAD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60BE"/>
    <w:rsid w:val="00CB579D"/>
    <w:rsid w:val="00CB746C"/>
    <w:rsid w:val="00CE57CC"/>
    <w:rsid w:val="00CE704A"/>
    <w:rsid w:val="00CF17B9"/>
    <w:rsid w:val="00CF2368"/>
    <w:rsid w:val="00D00B48"/>
    <w:rsid w:val="00D15FB2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E252E"/>
    <w:rsid w:val="00DE4CB8"/>
    <w:rsid w:val="00E219A6"/>
    <w:rsid w:val="00E34986"/>
    <w:rsid w:val="00E37EE6"/>
    <w:rsid w:val="00E63746"/>
    <w:rsid w:val="00E659BA"/>
    <w:rsid w:val="00E733FB"/>
    <w:rsid w:val="00E82FA3"/>
    <w:rsid w:val="00E902D2"/>
    <w:rsid w:val="00E909A6"/>
    <w:rsid w:val="00EA00D6"/>
    <w:rsid w:val="00EC06C8"/>
    <w:rsid w:val="00EC0CAE"/>
    <w:rsid w:val="00EC2DE7"/>
    <w:rsid w:val="00EE6749"/>
    <w:rsid w:val="00EE6886"/>
    <w:rsid w:val="00EE7C0A"/>
    <w:rsid w:val="00F009A8"/>
    <w:rsid w:val="00F14C96"/>
    <w:rsid w:val="00F405E6"/>
    <w:rsid w:val="00F42D69"/>
    <w:rsid w:val="00F73DF6"/>
    <w:rsid w:val="00F95DC3"/>
    <w:rsid w:val="00FA08C0"/>
    <w:rsid w:val="00FA3621"/>
    <w:rsid w:val="00FB0BE5"/>
    <w:rsid w:val="00FB36E2"/>
    <w:rsid w:val="00FC26F6"/>
    <w:rsid w:val="00FC4482"/>
    <w:rsid w:val="00FD6758"/>
    <w:rsid w:val="00FE1A1F"/>
    <w:rsid w:val="00FF3606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AFBA1E7-BADC-41C0-95EF-FD87A7E0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36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C534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7"/>
    </w:pPr>
    <w:rPr>
      <w:rFonts w:eastAsiaTheme="majorEastAsia" w:cstheme="majorBidi"/>
      <w:i/>
      <w:color w:val="1A3876" w:themeColor="text2"/>
      <w:lang w:bidi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32B3A"/>
    <w:pPr>
      <w:keepNext/>
      <w:keepLines/>
      <w:suppressAutoHyphens/>
      <w:spacing w:before="300"/>
      <w:jc w:val="left"/>
      <w:outlineLvl w:val="8"/>
    </w:pPr>
    <w:rPr>
      <w:rFonts w:eastAsiaTheme="majorEastAsia" w:cstheme="majorBidi"/>
      <w:i/>
      <w:iCs/>
      <w:color w:val="1A3876" w:themeColor="text2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Besedilooznabemesta">
    <w:name w:val="Placeholder Text"/>
    <w:basedOn w:val="Privzetapisavaodstavka"/>
    <w:uiPriority w:val="99"/>
    <w:semiHidden/>
    <w:rsid w:val="0051363C"/>
    <w:rPr>
      <w:color w:val="808080"/>
    </w:rPr>
  </w:style>
  <w:style w:type="paragraph" w:styleId="Bibliografija">
    <w:name w:val="Bibliography"/>
    <w:basedOn w:val="Navaden"/>
    <w:next w:val="Navaden"/>
    <w:uiPriority w:val="37"/>
    <w:semiHidden/>
    <w:unhideWhenUsed/>
    <w:rsid w:val="0051363C"/>
  </w:style>
  <w:style w:type="paragraph" w:styleId="Brezrazmikov">
    <w:name w:val="No Spacing"/>
    <w:basedOn w:val="Navaden"/>
    <w:link w:val="BrezrazmikovZnak"/>
    <w:uiPriority w:val="1"/>
    <w:qFormat/>
    <w:rsid w:val="00FD6758"/>
  </w:style>
  <w:style w:type="paragraph" w:styleId="Citat">
    <w:name w:val="Quote"/>
    <w:basedOn w:val="Navaden"/>
    <w:next w:val="Navaden"/>
    <w:link w:val="CitatZnak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semiHidden/>
    <w:rsid w:val="00FD6758"/>
    <w:rPr>
      <w:i/>
      <w:iCs/>
      <w:color w:val="000000" w:themeColor="text1"/>
    </w:rPr>
  </w:style>
  <w:style w:type="paragraph" w:styleId="Glava">
    <w:name w:val="header"/>
    <w:basedOn w:val="Navaden"/>
    <w:link w:val="GlavaZnak"/>
    <w:uiPriority w:val="99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B43479"/>
    <w:rPr>
      <w:rFonts w:asciiTheme="majorHAnsi" w:hAnsiTheme="majorHAnsi"/>
    </w:rPr>
  </w:style>
  <w:style w:type="character" w:styleId="Hiperpovezava">
    <w:name w:val="Hyperlink"/>
    <w:basedOn w:val="Privzetapisavaodstavka"/>
    <w:uiPriority w:val="99"/>
    <w:semiHidden/>
    <w:unhideWhenUsed/>
    <w:rsid w:val="0051363C"/>
    <w:rPr>
      <w:color w:val="1A3876" w:themeColor="hyperlink"/>
      <w:u w:val="single"/>
    </w:rPr>
  </w:style>
  <w:style w:type="paragraph" w:styleId="Intenzivencitat">
    <w:name w:val="Intense Quote"/>
    <w:basedOn w:val="Navaden"/>
    <w:next w:val="Navaden"/>
    <w:link w:val="IntenzivencitatZnak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zivenpoudarek">
    <w:name w:val="Intense Emphasis"/>
    <w:basedOn w:val="Privzetapisavaodstavka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zivensklic">
    <w:name w:val="Intense Reference"/>
    <w:basedOn w:val="Privzetapisavaodstavka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51363C"/>
    <w:rPr>
      <w:rFonts w:asciiTheme="majorHAnsi" w:hAnsiTheme="majorHAnsi"/>
      <w:sz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51363C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Kazalovsebine1">
    <w:name w:val="toc 1"/>
    <w:basedOn w:val="Navaden"/>
    <w:next w:val="Navaden"/>
    <w:uiPriority w:val="39"/>
    <w:semiHidden/>
    <w:unhideWhenUsed/>
    <w:qFormat/>
    <w:rsid w:val="00FD6758"/>
    <w:pPr>
      <w:spacing w:after="60"/>
    </w:pPr>
  </w:style>
  <w:style w:type="paragraph" w:styleId="Kazalovsebine2">
    <w:name w:val="toc 2"/>
    <w:basedOn w:val="Kazalovsebine1"/>
    <w:next w:val="Navaden"/>
    <w:uiPriority w:val="39"/>
    <w:semiHidden/>
    <w:unhideWhenUsed/>
    <w:rsid w:val="0051363C"/>
    <w:pPr>
      <w:ind w:left="220"/>
    </w:pPr>
  </w:style>
  <w:style w:type="paragraph" w:styleId="Kazalovsebine3">
    <w:name w:val="toc 3"/>
    <w:basedOn w:val="Kazalovsebine1"/>
    <w:next w:val="Navaden"/>
    <w:uiPriority w:val="39"/>
    <w:semiHidden/>
    <w:unhideWhenUsed/>
    <w:rsid w:val="0051363C"/>
    <w:pPr>
      <w:ind w:left="440"/>
    </w:pPr>
  </w:style>
  <w:style w:type="paragraph" w:styleId="Kazalovsebine4">
    <w:name w:val="toc 4"/>
    <w:basedOn w:val="Kazalovsebine1"/>
    <w:next w:val="Navaden"/>
    <w:uiPriority w:val="39"/>
    <w:semiHidden/>
    <w:rsid w:val="0051363C"/>
    <w:pPr>
      <w:ind w:left="660"/>
    </w:pPr>
  </w:style>
  <w:style w:type="paragraph" w:styleId="Kazalovsebine5">
    <w:name w:val="toc 5"/>
    <w:basedOn w:val="Kazalovsebine1"/>
    <w:next w:val="Navaden"/>
    <w:uiPriority w:val="39"/>
    <w:semiHidden/>
    <w:rsid w:val="0051363C"/>
    <w:pPr>
      <w:ind w:left="880"/>
    </w:pPr>
  </w:style>
  <w:style w:type="paragraph" w:styleId="Kazalovsebine6">
    <w:name w:val="toc 6"/>
    <w:basedOn w:val="Kazalovsebine1"/>
    <w:next w:val="Navaden"/>
    <w:uiPriority w:val="39"/>
    <w:semiHidden/>
    <w:rsid w:val="0051363C"/>
    <w:pPr>
      <w:ind w:left="1100"/>
    </w:pPr>
  </w:style>
  <w:style w:type="paragraph" w:styleId="Kazalovsebine7">
    <w:name w:val="toc 7"/>
    <w:basedOn w:val="Kazalovsebine1"/>
    <w:next w:val="Navaden"/>
    <w:uiPriority w:val="39"/>
    <w:semiHidden/>
    <w:rsid w:val="0051363C"/>
    <w:pPr>
      <w:ind w:left="1320"/>
    </w:pPr>
  </w:style>
  <w:style w:type="paragraph" w:styleId="Kazalovsebine8">
    <w:name w:val="toc 8"/>
    <w:basedOn w:val="Kazalovsebine1"/>
    <w:next w:val="Navaden"/>
    <w:uiPriority w:val="39"/>
    <w:semiHidden/>
    <w:rsid w:val="0051363C"/>
    <w:pPr>
      <w:ind w:left="1540"/>
    </w:pPr>
  </w:style>
  <w:style w:type="paragraph" w:styleId="Kazalovsebine9">
    <w:name w:val="toc 9"/>
    <w:basedOn w:val="Kazalovsebine1"/>
    <w:next w:val="Navaden"/>
    <w:uiPriority w:val="39"/>
    <w:semiHidden/>
    <w:rsid w:val="0051363C"/>
    <w:pPr>
      <w:ind w:left="176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1363C"/>
    <w:rPr>
      <w:rFonts w:asciiTheme="majorHAnsi" w:hAnsiTheme="majorHAnsi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51363C"/>
    <w:rPr>
      <w:position w:val="6"/>
      <w:vertAlign w:val="baseline"/>
    </w:rPr>
  </w:style>
  <w:style w:type="character" w:styleId="Krepko">
    <w:name w:val="Strong"/>
    <w:basedOn w:val="Privzetapisavaodstavka"/>
    <w:uiPriority w:val="3"/>
    <w:qFormat/>
    <w:rsid w:val="00FD6758"/>
    <w:rPr>
      <w:b/>
      <w:bCs/>
    </w:rPr>
  </w:style>
  <w:style w:type="paragraph" w:styleId="Napis">
    <w:name w:val="caption"/>
    <w:basedOn w:val="Navaden"/>
    <w:next w:val="Navaden"/>
    <w:uiPriority w:val="35"/>
    <w:qFormat/>
    <w:rsid w:val="00FD6758"/>
    <w:pPr>
      <w:keepNext/>
      <w:keepLines/>
      <w:spacing w:before="300" w:after="300"/>
    </w:pPr>
    <w:rPr>
      <w:rFonts w:asciiTheme="majorHAnsi" w:eastAsiaTheme="minorEastAsia" w:hAnsiTheme="majorHAnsi"/>
      <w:bCs/>
      <w:szCs w:val="18"/>
      <w:lang w:bidi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D6758"/>
    <w:pPr>
      <w:suppressAutoHyphens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Znak">
    <w:name w:val="Naslov Znak"/>
    <w:basedOn w:val="Privzetapisavaodstavka"/>
    <w:link w:val="Naslov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Naslov1Znak">
    <w:name w:val="Naslov 1 Znak"/>
    <w:basedOn w:val="Privzetapisavaodstavka"/>
    <w:link w:val="Naslov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Naslovknjige">
    <w:name w:val="Book Title"/>
    <w:basedOn w:val="Privzetapisavaodstavka"/>
    <w:uiPriority w:val="33"/>
    <w:semiHidden/>
    <w:qFormat/>
    <w:rsid w:val="00FD6758"/>
    <w:rPr>
      <w:b/>
      <w:bCs/>
      <w:smallCaps/>
      <w:spacing w:val="5"/>
    </w:rPr>
  </w:style>
  <w:style w:type="paragraph" w:styleId="NaslovTOC">
    <w:name w:val="TOC Heading"/>
    <w:basedOn w:val="Naslov2"/>
    <w:next w:val="Navaden"/>
    <w:uiPriority w:val="39"/>
    <w:semiHidden/>
    <w:qFormat/>
    <w:rsid w:val="00FD6758"/>
    <w:pPr>
      <w:pageBreakBefore/>
      <w:outlineLvl w:val="9"/>
    </w:pPr>
  </w:style>
  <w:style w:type="character" w:styleId="Neenpoudarek">
    <w:name w:val="Subtle Emphasis"/>
    <w:basedOn w:val="Privzetapisavaodstavka"/>
    <w:uiPriority w:val="19"/>
    <w:semiHidden/>
    <w:rsid w:val="0051363C"/>
    <w:rPr>
      <w:i/>
      <w:iCs/>
      <w:color w:val="808080" w:themeColor="text1" w:themeTint="7F"/>
    </w:rPr>
  </w:style>
  <w:style w:type="character" w:styleId="Neensklic">
    <w:name w:val="Subtle Reference"/>
    <w:basedOn w:val="Privzetapisavaodstavka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Noga">
    <w:name w:val="footer"/>
    <w:basedOn w:val="Navaden"/>
    <w:link w:val="NogaZnak"/>
    <w:uiPriority w:val="36"/>
    <w:semiHidden/>
    <w:unhideWhenUsed/>
    <w:rsid w:val="0051363C"/>
    <w:pPr>
      <w:tabs>
        <w:tab w:val="center" w:pos="4536"/>
        <w:tab w:val="right" w:pos="9072"/>
      </w:tabs>
    </w:pPr>
    <w:rPr>
      <w:rFonts w:asciiTheme="majorHAnsi" w:hAnsiTheme="majorHAnsi"/>
    </w:rPr>
  </w:style>
  <w:style w:type="character" w:customStyle="1" w:styleId="NogaZnak">
    <w:name w:val="Noga Znak"/>
    <w:basedOn w:val="Privzetapisavaodstavka"/>
    <w:link w:val="Noga"/>
    <w:uiPriority w:val="36"/>
    <w:semiHidden/>
    <w:rsid w:val="000616C1"/>
    <w:rPr>
      <w:rFonts w:asciiTheme="majorHAnsi" w:hAnsiTheme="majorHAnsi"/>
    </w:rPr>
  </w:style>
  <w:style w:type="paragraph" w:styleId="Odstavekseznama">
    <w:name w:val="List Paragraph"/>
    <w:basedOn w:val="Navaden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6758"/>
    <w:pPr>
      <w:numPr>
        <w:ilvl w:val="1"/>
      </w:numPr>
      <w:suppressAutoHyphens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Poudarek">
    <w:name w:val="Emphasis"/>
    <w:basedOn w:val="Privzetapisavaodstavka"/>
    <w:uiPriority w:val="3"/>
    <w:qFormat/>
    <w:rsid w:val="00FD6758"/>
    <w:rPr>
      <w:i/>
      <w:iCs/>
    </w:rPr>
  </w:style>
  <w:style w:type="paragraph" w:styleId="Sprotnaopomba-besedilo">
    <w:name w:val="footnote text"/>
    <w:basedOn w:val="Navaden"/>
    <w:link w:val="Sprotnaopomba-besediloZnak"/>
    <w:unhideWhenUsed/>
    <w:qFormat/>
    <w:rsid w:val="00FD6758"/>
    <w:rPr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D6758"/>
    <w:rPr>
      <w:sz w:val="16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1363C"/>
    <w:rPr>
      <w:position w:val="0"/>
      <w:vertAlign w:val="superscript"/>
    </w:r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51363C"/>
    <w:pPr>
      <w:ind w:left="220" w:hanging="220"/>
      <w:jc w:val="left"/>
    </w:pPr>
    <w:rPr>
      <w:rFonts w:cstheme="minorHAnsi"/>
      <w:sz w:val="18"/>
      <w:szCs w:val="18"/>
    </w:rPr>
  </w:style>
  <w:style w:type="table" w:styleId="Tabelamrea">
    <w:name w:val="Table Grid"/>
    <w:basedOn w:val="Navadnatabela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1363C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136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363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363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36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363C"/>
    <w:rPr>
      <w:b/>
      <w:bCs/>
      <w:sz w:val="20"/>
      <w:szCs w:val="20"/>
    </w:rPr>
  </w:style>
  <w:style w:type="paragraph" w:styleId="Oznaenseznam">
    <w:name w:val="List Bullet"/>
    <w:basedOn w:val="Navaden"/>
    <w:uiPriority w:val="99"/>
    <w:qFormat/>
    <w:rsid w:val="00FD6758"/>
    <w:pPr>
      <w:numPr>
        <w:numId w:val="25"/>
      </w:numPr>
    </w:pPr>
  </w:style>
  <w:style w:type="paragraph" w:styleId="Oznaenseznam2">
    <w:name w:val="List Bullet 2"/>
    <w:basedOn w:val="Navaden"/>
    <w:uiPriority w:val="99"/>
    <w:semiHidden/>
    <w:rsid w:val="00AD7F64"/>
    <w:pPr>
      <w:numPr>
        <w:numId w:val="9"/>
      </w:numPr>
      <w:contextualSpacing/>
    </w:pPr>
  </w:style>
  <w:style w:type="paragraph" w:styleId="Oznaenseznam3">
    <w:name w:val="List Bullet 3"/>
    <w:basedOn w:val="Navaden"/>
    <w:uiPriority w:val="99"/>
    <w:semiHidden/>
    <w:rsid w:val="00AD7F64"/>
    <w:pPr>
      <w:numPr>
        <w:numId w:val="10"/>
      </w:numPr>
      <w:contextualSpacing/>
    </w:pPr>
  </w:style>
  <w:style w:type="paragraph" w:styleId="Oznaenseznam4">
    <w:name w:val="List Bullet 4"/>
    <w:basedOn w:val="Navaden"/>
    <w:uiPriority w:val="99"/>
    <w:semiHidden/>
    <w:rsid w:val="00AD7F64"/>
    <w:pPr>
      <w:numPr>
        <w:numId w:val="11"/>
      </w:numPr>
      <w:contextualSpacing/>
    </w:pPr>
  </w:style>
  <w:style w:type="paragraph" w:styleId="Oznaenseznam5">
    <w:name w:val="List Bullet 5"/>
    <w:basedOn w:val="Navaden"/>
    <w:uiPriority w:val="99"/>
    <w:semiHidden/>
    <w:rsid w:val="00AD7F64"/>
    <w:pPr>
      <w:numPr>
        <w:numId w:val="12"/>
      </w:numPr>
      <w:contextualSpacing/>
    </w:pPr>
  </w:style>
  <w:style w:type="paragraph" w:styleId="Stvarnokazalo-naslov">
    <w:name w:val="index heading"/>
    <w:basedOn w:val="Naslov3"/>
    <w:next w:val="Navaden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avaden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51363C"/>
    <w:pPr>
      <w:ind w:left="440" w:hanging="220"/>
      <w:jc w:val="left"/>
    </w:pPr>
    <w:rPr>
      <w:rFonts w:cstheme="minorHAnsi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51363C"/>
    <w:pPr>
      <w:ind w:left="660" w:hanging="220"/>
      <w:jc w:val="left"/>
    </w:pPr>
    <w:rPr>
      <w:rFonts w:cstheme="minorHAnsi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51363C"/>
    <w:pPr>
      <w:ind w:left="880" w:hanging="220"/>
      <w:jc w:val="left"/>
    </w:pPr>
    <w:rPr>
      <w:rFonts w:cstheme="minorHAnsi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51363C"/>
    <w:pPr>
      <w:ind w:left="1100" w:hanging="220"/>
      <w:jc w:val="left"/>
    </w:pPr>
    <w:rPr>
      <w:rFonts w:cstheme="minorHAnsi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51363C"/>
    <w:pPr>
      <w:ind w:left="1320" w:hanging="220"/>
      <w:jc w:val="left"/>
    </w:pPr>
    <w:rPr>
      <w:rFonts w:cstheme="minorHAnsi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51363C"/>
    <w:pPr>
      <w:ind w:left="1540" w:hanging="220"/>
      <w:jc w:val="left"/>
    </w:pPr>
    <w:rPr>
      <w:rFonts w:cstheme="minorHAnsi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51363C"/>
    <w:pPr>
      <w:ind w:left="1760" w:hanging="220"/>
      <w:jc w:val="left"/>
    </w:pPr>
    <w:rPr>
      <w:rFonts w:cstheme="minorHAnsi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51363C"/>
    <w:pPr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avaden"/>
    <w:next w:val="Navaden"/>
    <w:uiPriority w:val="35"/>
    <w:qFormat/>
    <w:rsid w:val="00FD6758"/>
    <w:pPr>
      <w:keepLines/>
      <w:spacing w:before="300" w:after="300"/>
      <w:jc w:val="center"/>
    </w:pPr>
    <w:rPr>
      <w:rFonts w:asciiTheme="majorHAnsi" w:hAnsiTheme="majorHAnsi"/>
      <w:sz w:val="18"/>
    </w:rPr>
  </w:style>
  <w:style w:type="paragraph" w:styleId="Otevilenseznam">
    <w:name w:val="List Number"/>
    <w:basedOn w:val="Navaden"/>
    <w:uiPriority w:val="99"/>
    <w:qFormat/>
    <w:rsid w:val="00FD6758"/>
    <w:pPr>
      <w:numPr>
        <w:numId w:val="26"/>
      </w:numPr>
    </w:pPr>
  </w:style>
  <w:style w:type="paragraph" w:styleId="Otevilenseznam2">
    <w:name w:val="List Number 2"/>
    <w:basedOn w:val="Navaden"/>
    <w:uiPriority w:val="99"/>
    <w:semiHidden/>
    <w:rsid w:val="00AD7F64"/>
    <w:pPr>
      <w:numPr>
        <w:numId w:val="4"/>
      </w:numPr>
      <w:contextualSpacing/>
    </w:pPr>
  </w:style>
  <w:style w:type="paragraph" w:styleId="Otevilenseznam3">
    <w:name w:val="List Number 3"/>
    <w:basedOn w:val="Navaden"/>
    <w:uiPriority w:val="99"/>
    <w:semiHidden/>
    <w:rsid w:val="00AD7F64"/>
    <w:pPr>
      <w:numPr>
        <w:numId w:val="7"/>
      </w:numPr>
      <w:contextualSpacing/>
    </w:pPr>
  </w:style>
  <w:style w:type="paragraph" w:styleId="Otevilenseznam4">
    <w:name w:val="List Number 4"/>
    <w:basedOn w:val="Navaden"/>
    <w:uiPriority w:val="99"/>
    <w:semiHidden/>
    <w:rsid w:val="00AD7F64"/>
    <w:pPr>
      <w:numPr>
        <w:numId w:val="5"/>
      </w:numPr>
      <w:contextualSpacing/>
    </w:pPr>
  </w:style>
  <w:style w:type="paragraph" w:styleId="Otevilenseznam5">
    <w:name w:val="List Number 5"/>
    <w:basedOn w:val="Navaden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Navadnatabela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Navadnatabela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BrezrazmikovZnak">
    <w:name w:val="Brez razmikov Znak"/>
    <w:basedOn w:val="Privzetapisavaodstavka"/>
    <w:link w:val="Brezrazmikov"/>
    <w:uiPriority w:val="1"/>
    <w:rsid w:val="00FD6758"/>
  </w:style>
  <w:style w:type="paragraph" w:customStyle="1" w:styleId="Naslovnik">
    <w:name w:val="Naslovnik"/>
    <w:basedOn w:val="Brezrazmikov"/>
    <w:next w:val="Navaden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Cs w:val="24"/>
    </w:rPr>
  </w:style>
  <w:style w:type="character" w:customStyle="1" w:styleId="NaslovnikChar">
    <w:name w:val="Naslovnik Char"/>
    <w:basedOn w:val="BrezrazmikovZnak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Navadnatabela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Navadnatabela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Navadnatabela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Navadnatabela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Navadnatabela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Navadnatabela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Navadnatabela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Navadnatabela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kapitalska-druzba.si\kad\AppData\Office\Word2013Templates\KaD\Dokument%20CGP%20Corp.dotx" TargetMode="Externa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B06BE014-5315-4142-ABCC-24D85078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 CGP Corp</Template>
  <TotalTime>5</TotalTime>
  <Pages>4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Kapitalska družba, d. d.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Oblak</dc:creator>
  <cp:keywords/>
  <dc:description/>
  <cp:lastModifiedBy>Mateja Oblak</cp:lastModifiedBy>
  <cp:revision>2</cp:revision>
  <dcterms:created xsi:type="dcterms:W3CDTF">2022-02-04T10:46:00Z</dcterms:created>
  <dcterms:modified xsi:type="dcterms:W3CDTF">2022-02-04T15:42:00Z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